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E73" w:rsidRPr="003B0608" w:rsidRDefault="00DD0812" w:rsidP="00C86ABC">
      <w:pPr>
        <w:pStyle w:val="ListParagraph"/>
        <w:spacing w:before="120" w:after="0"/>
        <w:ind w:left="0" w:right="-330"/>
        <w:rPr>
          <w:rFonts w:ascii="Arial Rounded MT Bold" w:hAnsi="Arial Rounded MT Bold"/>
          <w:sz w:val="40"/>
          <w:szCs w:val="40"/>
          <w:u w:val="single"/>
        </w:rPr>
      </w:pPr>
      <w:r w:rsidRPr="003B0608">
        <w:rPr>
          <w:rFonts w:ascii="Arial Rounded MT Bold" w:hAnsi="Arial Rounded MT Bold"/>
          <w:sz w:val="40"/>
          <w:szCs w:val="40"/>
          <w:u w:val="single"/>
        </w:rPr>
        <w:t>Rules of Cleaning a Non Infectious Bed</w:t>
      </w:r>
    </w:p>
    <w:p w:rsidR="00C86ABC" w:rsidRPr="00C86ABC" w:rsidRDefault="00C86ABC" w:rsidP="00C86ABC">
      <w:pPr>
        <w:pStyle w:val="ListParagraph"/>
        <w:spacing w:before="120" w:after="0"/>
        <w:ind w:left="0" w:hanging="709"/>
        <w:rPr>
          <w:sz w:val="32"/>
          <w:szCs w:val="32"/>
          <w:u w:val="single"/>
        </w:rPr>
      </w:pPr>
    </w:p>
    <w:p w:rsidR="00DD0812" w:rsidRPr="00FF29B3" w:rsidRDefault="00DD0812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Half fill bucket with water and a small amount of Neutral detergent.</w:t>
      </w:r>
    </w:p>
    <w:p w:rsidR="00DD0812" w:rsidRPr="00FF29B3" w:rsidRDefault="00A8310F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Use 2 or more blue cloths (as many as you need) dampened, not soaking wet.</w:t>
      </w:r>
    </w:p>
    <w:p w:rsidR="00124E73" w:rsidRPr="00FF29B3" w:rsidRDefault="00124E73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Change cloths as needed do not rinse out and reuse.</w:t>
      </w:r>
    </w:p>
    <w:p w:rsidR="00C86ABC" w:rsidRPr="00FF29B3" w:rsidRDefault="00A8310F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Clean edges and both sides of mattress including any folds.</w:t>
      </w:r>
    </w:p>
    <w:p w:rsidR="00A8310F" w:rsidRPr="00FF29B3" w:rsidRDefault="00A8310F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 xml:space="preserve">If the mattress is heavy just do underneath the bottom edges </w:t>
      </w:r>
      <w:r w:rsidRPr="00FF29B3">
        <w:rPr>
          <w:b/>
          <w:sz w:val="32"/>
          <w:szCs w:val="32"/>
        </w:rPr>
        <w:t xml:space="preserve">(Do Not Lift </w:t>
      </w:r>
      <w:r w:rsidR="00D4717F" w:rsidRPr="00FF29B3">
        <w:rPr>
          <w:b/>
          <w:sz w:val="32"/>
          <w:szCs w:val="32"/>
        </w:rPr>
        <w:t xml:space="preserve">Heavy </w:t>
      </w:r>
      <w:r w:rsidRPr="00FF29B3">
        <w:rPr>
          <w:b/>
          <w:sz w:val="32"/>
          <w:szCs w:val="32"/>
        </w:rPr>
        <w:t>Mattress).</w:t>
      </w:r>
    </w:p>
    <w:p w:rsidR="00C86ABC" w:rsidRPr="00FF29B3" w:rsidRDefault="00C86ABC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Clean wire bed base under the mattress if it is not heavy.</w:t>
      </w:r>
    </w:p>
    <w:p w:rsidR="00FF29B3" w:rsidRDefault="00124E73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Thoroughly clean all bars of hand rail</w:t>
      </w:r>
      <w:r w:rsidR="00FF29B3">
        <w:rPr>
          <w:sz w:val="32"/>
          <w:szCs w:val="32"/>
        </w:rPr>
        <w:t>s.</w:t>
      </w:r>
    </w:p>
    <w:p w:rsidR="00124E73" w:rsidRPr="00FF29B3" w:rsidRDefault="00FF29B3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>
        <w:rPr>
          <w:sz w:val="32"/>
          <w:szCs w:val="32"/>
        </w:rPr>
        <w:t>Wipe over</w:t>
      </w:r>
      <w:r w:rsidR="00124E73" w:rsidRPr="00FF29B3">
        <w:rPr>
          <w:sz w:val="32"/>
          <w:szCs w:val="32"/>
        </w:rPr>
        <w:t xml:space="preserve"> bed head and foot end.</w:t>
      </w:r>
    </w:p>
    <w:p w:rsidR="0053328B" w:rsidRPr="00FF29B3" w:rsidRDefault="0053328B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Clean any sticky tape of</w:t>
      </w:r>
      <w:r w:rsidR="00FF29B3">
        <w:rPr>
          <w:sz w:val="32"/>
          <w:szCs w:val="32"/>
        </w:rPr>
        <w:t>f</w:t>
      </w:r>
      <w:r w:rsidRPr="00FF29B3">
        <w:rPr>
          <w:sz w:val="32"/>
          <w:szCs w:val="32"/>
        </w:rPr>
        <w:t xml:space="preserve"> the bed using unisolve wipes. </w:t>
      </w:r>
    </w:p>
    <w:p w:rsidR="00124E73" w:rsidRPr="00FF29B3" w:rsidRDefault="00124E73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Dust under bed with long handled duster (orange head).</w:t>
      </w:r>
    </w:p>
    <w:p w:rsidR="00124E73" w:rsidRPr="00FF29B3" w:rsidRDefault="00124E73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If any spills or marks on bed base clean off with wet cloth.</w:t>
      </w:r>
    </w:p>
    <w:p w:rsidR="00124E73" w:rsidRPr="00FF29B3" w:rsidRDefault="0053328B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Clean over-</w:t>
      </w:r>
      <w:r w:rsidR="00124E73" w:rsidRPr="00FF29B3">
        <w:rPr>
          <w:sz w:val="32"/>
          <w:szCs w:val="32"/>
        </w:rPr>
        <w:t xml:space="preserve"> bed table and base of table.</w:t>
      </w:r>
    </w:p>
    <w:p w:rsidR="00FF29B3" w:rsidRPr="00FF29B3" w:rsidRDefault="007F3CCE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Clean be</w:t>
      </w:r>
      <w:r w:rsidR="0053328B" w:rsidRPr="00FF29B3">
        <w:rPr>
          <w:sz w:val="32"/>
          <w:szCs w:val="32"/>
        </w:rPr>
        <w:t xml:space="preserve">dside locker and patient wardrobe inside and outside. </w:t>
      </w:r>
    </w:p>
    <w:p w:rsidR="007F3CCE" w:rsidRPr="00FF29B3" w:rsidRDefault="007F3CCE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Wipe over the phone, buzzer, T.V. control and any shelves in room.</w:t>
      </w:r>
    </w:p>
    <w:p w:rsidR="0053328B" w:rsidRDefault="0053328B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Wipe over</w:t>
      </w:r>
      <w:r w:rsidR="00491118" w:rsidRPr="00FF29B3">
        <w:rPr>
          <w:sz w:val="32"/>
          <w:szCs w:val="32"/>
        </w:rPr>
        <w:t xml:space="preserve"> any</w:t>
      </w:r>
      <w:r w:rsidRPr="00FF29B3">
        <w:rPr>
          <w:sz w:val="32"/>
          <w:szCs w:val="32"/>
        </w:rPr>
        <w:t xml:space="preserve"> chairs in the room.</w:t>
      </w:r>
    </w:p>
    <w:p w:rsidR="00DD0049" w:rsidRDefault="00DD0049" w:rsidP="00DD0049">
      <w:pPr>
        <w:pStyle w:val="ListParagraph"/>
        <w:spacing w:before="120" w:after="0"/>
        <w:ind w:left="-142"/>
        <w:rPr>
          <w:sz w:val="32"/>
          <w:szCs w:val="32"/>
        </w:rPr>
      </w:pPr>
    </w:p>
    <w:p w:rsidR="00D4717F" w:rsidRPr="00491114" w:rsidRDefault="00D4717F" w:rsidP="00DD0049">
      <w:pPr>
        <w:pStyle w:val="ListParagraph"/>
        <w:spacing w:before="120" w:after="0"/>
        <w:ind w:left="-142"/>
        <w:rPr>
          <w:sz w:val="28"/>
          <w:szCs w:val="28"/>
        </w:rPr>
      </w:pPr>
    </w:p>
    <w:p w:rsidR="00DD0049" w:rsidRDefault="00491114" w:rsidP="00DD0049">
      <w:pPr>
        <w:pStyle w:val="ListParagraph"/>
        <w:spacing w:before="120" w:after="0"/>
        <w:ind w:left="-142"/>
        <w:rPr>
          <w:sz w:val="40"/>
          <w:szCs w:val="40"/>
          <w:u w:val="single"/>
        </w:rPr>
      </w:pPr>
      <w:r w:rsidRPr="003B0608">
        <w:rPr>
          <w:rFonts w:ascii="Arial Rounded MT Bold" w:hAnsi="Arial Rounded MT Bold"/>
          <w:sz w:val="40"/>
          <w:szCs w:val="40"/>
          <w:u w:val="single"/>
        </w:rPr>
        <w:t>When Day Shift Leaves at 2:30</w:t>
      </w:r>
      <w:r w:rsidR="00DD0049">
        <w:rPr>
          <w:rFonts w:ascii="Arial Rounded MT Bold" w:hAnsi="Arial Rounded MT Bold"/>
          <w:sz w:val="40"/>
          <w:szCs w:val="40"/>
          <w:u w:val="single"/>
        </w:rPr>
        <w:t xml:space="preserve"> </w:t>
      </w:r>
    </w:p>
    <w:p w:rsidR="00DD0049" w:rsidRPr="00DD0049" w:rsidRDefault="00DD0049" w:rsidP="00DD0049">
      <w:pPr>
        <w:pStyle w:val="ListParagraph"/>
        <w:spacing w:before="120" w:after="0"/>
        <w:ind w:left="-142"/>
        <w:rPr>
          <w:rFonts w:ascii="Arial Rounded MT Bold" w:hAnsi="Arial Rounded MT Bold"/>
          <w:sz w:val="40"/>
          <w:szCs w:val="40"/>
        </w:rPr>
      </w:pPr>
      <w:r w:rsidRPr="00DD0049">
        <w:rPr>
          <w:sz w:val="32"/>
          <w:szCs w:val="32"/>
        </w:rPr>
        <w:t>You are responsible</w:t>
      </w:r>
      <w:r>
        <w:rPr>
          <w:sz w:val="32"/>
          <w:szCs w:val="32"/>
        </w:rPr>
        <w:t xml:space="preserve"> for these duties:</w:t>
      </w:r>
    </w:p>
    <w:p w:rsidR="00491114" w:rsidRPr="00FF29B3" w:rsidRDefault="00491114" w:rsidP="00DD0049">
      <w:pPr>
        <w:pStyle w:val="ListParagraph"/>
        <w:numPr>
          <w:ilvl w:val="0"/>
          <w:numId w:val="17"/>
        </w:numPr>
        <w:spacing w:before="120" w:after="0"/>
        <w:ind w:left="-142" w:hanging="578"/>
        <w:rPr>
          <w:sz w:val="32"/>
          <w:szCs w:val="32"/>
          <w:u w:val="single"/>
        </w:rPr>
      </w:pPr>
      <w:r w:rsidRPr="00FF29B3">
        <w:rPr>
          <w:sz w:val="32"/>
          <w:szCs w:val="32"/>
        </w:rPr>
        <w:t>Bathroom and floors must be cleaned as well as garbage removed.</w:t>
      </w:r>
    </w:p>
    <w:p w:rsidR="00491114" w:rsidRPr="00FF29B3" w:rsidRDefault="00D4717F" w:rsidP="00DD0049">
      <w:pPr>
        <w:pStyle w:val="ListParagraph"/>
        <w:numPr>
          <w:ilvl w:val="0"/>
          <w:numId w:val="17"/>
        </w:numPr>
        <w:spacing w:before="120" w:after="0"/>
        <w:ind w:left="-142" w:hanging="578"/>
        <w:rPr>
          <w:sz w:val="32"/>
          <w:szCs w:val="32"/>
          <w:u w:val="single"/>
        </w:rPr>
      </w:pPr>
      <w:r w:rsidRPr="00FF29B3">
        <w:rPr>
          <w:sz w:val="32"/>
          <w:szCs w:val="32"/>
        </w:rPr>
        <w:t>Recharge hand towels and</w:t>
      </w:r>
      <w:r w:rsidR="00491114" w:rsidRPr="00FF29B3">
        <w:rPr>
          <w:sz w:val="32"/>
          <w:szCs w:val="32"/>
        </w:rPr>
        <w:t xml:space="preserve"> toilet paper if </w:t>
      </w:r>
      <w:r w:rsidR="00491118" w:rsidRPr="00FF29B3">
        <w:rPr>
          <w:sz w:val="32"/>
          <w:szCs w:val="32"/>
        </w:rPr>
        <w:t>needed</w:t>
      </w:r>
      <w:r w:rsidR="00491114" w:rsidRPr="00FF29B3">
        <w:rPr>
          <w:sz w:val="32"/>
          <w:szCs w:val="32"/>
        </w:rPr>
        <w:t>.</w:t>
      </w:r>
    </w:p>
    <w:p w:rsidR="00D4717F" w:rsidRPr="00FF29B3" w:rsidRDefault="00D4717F" w:rsidP="00DD0049">
      <w:pPr>
        <w:pStyle w:val="ListParagraph"/>
        <w:numPr>
          <w:ilvl w:val="0"/>
          <w:numId w:val="17"/>
        </w:numPr>
        <w:spacing w:before="120" w:after="0"/>
        <w:ind w:left="-142" w:hanging="578"/>
        <w:rPr>
          <w:sz w:val="32"/>
          <w:szCs w:val="32"/>
          <w:u w:val="single"/>
        </w:rPr>
      </w:pPr>
      <w:r w:rsidRPr="00FF29B3">
        <w:rPr>
          <w:sz w:val="32"/>
          <w:szCs w:val="32"/>
        </w:rPr>
        <w:t>Wipe inside of patient fridge and bin anything left in fridge.</w:t>
      </w:r>
    </w:p>
    <w:p w:rsidR="00491114" w:rsidRPr="00FF29B3" w:rsidRDefault="00491114" w:rsidP="00DD0049">
      <w:pPr>
        <w:pStyle w:val="ListParagraph"/>
        <w:spacing w:before="120" w:after="0"/>
        <w:ind w:left="-142" w:hanging="578"/>
        <w:rPr>
          <w:sz w:val="32"/>
          <w:szCs w:val="32"/>
          <w:u w:val="single"/>
        </w:rPr>
      </w:pPr>
    </w:p>
    <w:p w:rsidR="00491114" w:rsidRPr="00491118" w:rsidRDefault="00491114" w:rsidP="00DD0049">
      <w:pPr>
        <w:pStyle w:val="ListParagraph"/>
        <w:spacing w:before="120" w:after="0"/>
        <w:ind w:left="-142" w:hanging="578"/>
        <w:rPr>
          <w:sz w:val="28"/>
          <w:szCs w:val="28"/>
          <w:u w:val="single"/>
        </w:rPr>
      </w:pPr>
    </w:p>
    <w:p w:rsidR="00AE580B" w:rsidRDefault="00AE580B" w:rsidP="00DD0049">
      <w:pPr>
        <w:spacing w:before="120" w:after="0"/>
        <w:rPr>
          <w:sz w:val="28"/>
          <w:szCs w:val="28"/>
        </w:rPr>
      </w:pPr>
    </w:p>
    <w:p w:rsidR="00DD0049" w:rsidRPr="00DD0049" w:rsidRDefault="00921C7D" w:rsidP="00DD0049">
      <w:pPr>
        <w:spacing w:before="120" w:after="0"/>
        <w:rPr>
          <w:sz w:val="28"/>
          <w:szCs w:val="28"/>
        </w:rPr>
      </w:pPr>
      <w:r>
        <w:rPr>
          <w:sz w:val="28"/>
          <w:szCs w:val="28"/>
        </w:rPr>
        <w:t>Updated</w:t>
      </w:r>
      <w:bookmarkStart w:id="0" w:name="_GoBack"/>
      <w:bookmarkEnd w:id="0"/>
      <w:r w:rsidR="00AE580B">
        <w:rPr>
          <w:sz w:val="28"/>
          <w:szCs w:val="28"/>
        </w:rPr>
        <w:t xml:space="preserve"> July 2019</w:t>
      </w:r>
    </w:p>
    <w:sectPr w:rsidR="00DD0049" w:rsidRPr="00DD0049" w:rsidSect="00AE580B">
      <w:pgSz w:w="11906" w:h="16838"/>
      <w:pgMar w:top="1276" w:right="14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C33A7"/>
    <w:multiLevelType w:val="hybridMultilevel"/>
    <w:tmpl w:val="AD565F4C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00DEE"/>
    <w:multiLevelType w:val="hybridMultilevel"/>
    <w:tmpl w:val="1770A3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3589E"/>
    <w:multiLevelType w:val="hybridMultilevel"/>
    <w:tmpl w:val="ED9AE57E"/>
    <w:lvl w:ilvl="0" w:tplc="0C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16822A51"/>
    <w:multiLevelType w:val="hybridMultilevel"/>
    <w:tmpl w:val="4E92A1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F69"/>
    <w:multiLevelType w:val="hybridMultilevel"/>
    <w:tmpl w:val="9EC0A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10A4F"/>
    <w:multiLevelType w:val="hybridMultilevel"/>
    <w:tmpl w:val="2EBA1CBE"/>
    <w:lvl w:ilvl="0" w:tplc="616E4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516A5"/>
    <w:multiLevelType w:val="hybridMultilevel"/>
    <w:tmpl w:val="4F386A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56029"/>
    <w:multiLevelType w:val="hybridMultilevel"/>
    <w:tmpl w:val="AD60D3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B6110"/>
    <w:multiLevelType w:val="hybridMultilevel"/>
    <w:tmpl w:val="FD961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E816EC"/>
    <w:multiLevelType w:val="hybridMultilevel"/>
    <w:tmpl w:val="2FD8F2DA"/>
    <w:lvl w:ilvl="0" w:tplc="0C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330D25A0"/>
    <w:multiLevelType w:val="hybridMultilevel"/>
    <w:tmpl w:val="35AA0CD6"/>
    <w:lvl w:ilvl="0" w:tplc="3774ED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E83D23"/>
    <w:multiLevelType w:val="hybridMultilevel"/>
    <w:tmpl w:val="54B6493E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B0A09"/>
    <w:multiLevelType w:val="hybridMultilevel"/>
    <w:tmpl w:val="9A94C0DE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80164C"/>
    <w:multiLevelType w:val="hybridMultilevel"/>
    <w:tmpl w:val="420C50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BD3E9C"/>
    <w:multiLevelType w:val="hybridMultilevel"/>
    <w:tmpl w:val="2AAED6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A00C3"/>
    <w:multiLevelType w:val="hybridMultilevel"/>
    <w:tmpl w:val="C706AF8A"/>
    <w:lvl w:ilvl="0" w:tplc="0C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6">
    <w:nsid w:val="7A1D7EA3"/>
    <w:multiLevelType w:val="hybridMultilevel"/>
    <w:tmpl w:val="F6EC6F1C"/>
    <w:lvl w:ilvl="0" w:tplc="616E4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353D7"/>
    <w:multiLevelType w:val="hybridMultilevel"/>
    <w:tmpl w:val="32A2E8BC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991814"/>
    <w:multiLevelType w:val="hybridMultilevel"/>
    <w:tmpl w:val="C4F0BF10"/>
    <w:lvl w:ilvl="0" w:tplc="0C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14"/>
  </w:num>
  <w:num w:numId="5">
    <w:abstractNumId w:val="1"/>
  </w:num>
  <w:num w:numId="6">
    <w:abstractNumId w:val="7"/>
  </w:num>
  <w:num w:numId="7">
    <w:abstractNumId w:val="16"/>
  </w:num>
  <w:num w:numId="8">
    <w:abstractNumId w:val="4"/>
  </w:num>
  <w:num w:numId="9">
    <w:abstractNumId w:val="8"/>
  </w:num>
  <w:num w:numId="10">
    <w:abstractNumId w:val="5"/>
  </w:num>
  <w:num w:numId="11">
    <w:abstractNumId w:val="13"/>
  </w:num>
  <w:num w:numId="12">
    <w:abstractNumId w:val="12"/>
  </w:num>
  <w:num w:numId="13">
    <w:abstractNumId w:val="11"/>
  </w:num>
  <w:num w:numId="14">
    <w:abstractNumId w:val="10"/>
  </w:num>
  <w:num w:numId="15">
    <w:abstractNumId w:val="0"/>
  </w:num>
  <w:num w:numId="16">
    <w:abstractNumId w:val="17"/>
  </w:num>
  <w:num w:numId="17">
    <w:abstractNumId w:val="3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812"/>
    <w:rsid w:val="000115F0"/>
    <w:rsid w:val="00124E73"/>
    <w:rsid w:val="003B0608"/>
    <w:rsid w:val="00491114"/>
    <w:rsid w:val="00491118"/>
    <w:rsid w:val="0053328B"/>
    <w:rsid w:val="007F3CCE"/>
    <w:rsid w:val="00921C7D"/>
    <w:rsid w:val="00A8310F"/>
    <w:rsid w:val="00AE580B"/>
    <w:rsid w:val="00C86ABC"/>
    <w:rsid w:val="00D4717F"/>
    <w:rsid w:val="00DD0049"/>
    <w:rsid w:val="00DD0812"/>
    <w:rsid w:val="00FF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F34EA4-B7D6-4870-8A6B-BAE87A61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08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C1A60EA5.dotm</Template>
  <TotalTime>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Sidhu, Julie</dc:creator>
  <cp:keywords/>
  <dc:description/>
  <cp:lastModifiedBy>Sharon Lee</cp:lastModifiedBy>
  <cp:revision>3</cp:revision>
  <cp:lastPrinted>2019-07-28T01:30:00Z</cp:lastPrinted>
  <dcterms:created xsi:type="dcterms:W3CDTF">2019-07-28T01:32:00Z</dcterms:created>
  <dcterms:modified xsi:type="dcterms:W3CDTF">2020-10-29T22:05:00Z</dcterms:modified>
</cp:coreProperties>
</file>